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PLANTE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land</w:t>
      </w:r>
    </w:p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William Cheyne(q.v.).</w:t>
      </w:r>
    </w:p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21-459)</w:t>
      </w:r>
    </w:p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73D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73D" w:rsidRPr="00E56B14" w:rsidRDefault="0087773D" w:rsidP="00877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2016</w:t>
      </w:r>
    </w:p>
    <w:p w:rsidR="006B2F86" w:rsidRPr="0087773D" w:rsidRDefault="0087773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777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73D" w:rsidRDefault="0087773D" w:rsidP="00E71FC3">
      <w:pPr>
        <w:spacing w:after="0" w:line="240" w:lineRule="auto"/>
      </w:pPr>
      <w:r>
        <w:separator/>
      </w:r>
    </w:p>
  </w:endnote>
  <w:endnote w:type="continuationSeparator" w:id="0">
    <w:p w:rsidR="0087773D" w:rsidRDefault="008777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73D" w:rsidRDefault="0087773D" w:rsidP="00E71FC3">
      <w:pPr>
        <w:spacing w:after="0" w:line="240" w:lineRule="auto"/>
      </w:pPr>
      <w:r>
        <w:separator/>
      </w:r>
    </w:p>
  </w:footnote>
  <w:footnote w:type="continuationSeparator" w:id="0">
    <w:p w:rsidR="0087773D" w:rsidRDefault="008777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3D"/>
    <w:rsid w:val="0087773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8152D"/>
  <w15:chartTrackingRefBased/>
  <w15:docId w15:val="{75C9E339-83AC-439D-ADC1-B7652C1A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2016-06-05T20:10:00Z</dcterms:created>
  <dcterms:modified xsi:type="dcterms:W3CDTF">2016-06-05T20:10:00Z</dcterms:modified>
</cp:coreProperties>
</file>